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C5" w:rsidRPr="00E35818" w:rsidRDefault="00E912C5" w:rsidP="00020489">
      <w:pPr>
        <w:rPr>
          <w:rFonts w:ascii="方正黑体_GBK" w:eastAsia="方正黑体_GBK"/>
          <w:sz w:val="32"/>
          <w:szCs w:val="32"/>
        </w:rPr>
      </w:pPr>
      <w:r w:rsidRPr="008938FA"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/>
          <w:sz w:val="32"/>
          <w:szCs w:val="32"/>
        </w:rPr>
        <w:t>1</w:t>
      </w:r>
    </w:p>
    <w:p w:rsidR="00E912C5" w:rsidRPr="00A966AA" w:rsidRDefault="00E912C5" w:rsidP="00020489">
      <w:pPr>
        <w:jc w:val="center"/>
        <w:rPr>
          <w:sz w:val="36"/>
          <w:szCs w:val="36"/>
        </w:rPr>
      </w:pPr>
      <w:r w:rsidRPr="00CE4F3E">
        <w:rPr>
          <w:rFonts w:hint="eastAsia"/>
          <w:b/>
          <w:sz w:val="36"/>
          <w:szCs w:val="36"/>
        </w:rPr>
        <w:t>抗结核药品带量采购企业报价表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701"/>
        <w:gridCol w:w="1701"/>
        <w:gridCol w:w="1701"/>
        <w:gridCol w:w="1701"/>
        <w:gridCol w:w="1984"/>
        <w:gridCol w:w="1843"/>
        <w:gridCol w:w="2017"/>
      </w:tblGrid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项目名称：抗结核药品带量采购项目（采购包</w:t>
            </w:r>
            <w:r w:rsidRPr="00FB25BD">
              <w:rPr>
                <w:b/>
                <w:sz w:val="32"/>
                <w:szCs w:val="32"/>
              </w:rPr>
              <w:t>1</w:t>
            </w:r>
            <w:r w:rsidRPr="00FB25B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谈判时间：</w:t>
            </w:r>
            <w:r w:rsidRPr="00FB25BD">
              <w:rPr>
                <w:b/>
                <w:sz w:val="32"/>
                <w:szCs w:val="32"/>
              </w:rPr>
              <w:t>2018</w:t>
            </w:r>
            <w:r w:rsidRPr="00FB25BD">
              <w:rPr>
                <w:rFonts w:hint="eastAsia"/>
                <w:b/>
                <w:sz w:val="32"/>
                <w:szCs w:val="32"/>
              </w:rPr>
              <w:t>年</w:t>
            </w:r>
            <w:r w:rsidRPr="00FB25BD">
              <w:rPr>
                <w:b/>
                <w:sz w:val="32"/>
                <w:szCs w:val="32"/>
              </w:rPr>
              <w:t>11</w:t>
            </w:r>
            <w:r w:rsidRPr="00FB25BD">
              <w:rPr>
                <w:rFonts w:hint="eastAsia"/>
                <w:b/>
                <w:sz w:val="32"/>
                <w:szCs w:val="32"/>
              </w:rPr>
              <w:t>月</w:t>
            </w:r>
            <w:r w:rsidRPr="00FB25BD">
              <w:rPr>
                <w:b/>
                <w:sz w:val="32"/>
                <w:szCs w:val="32"/>
              </w:rPr>
              <w:t>9</w:t>
            </w:r>
            <w:r w:rsidRPr="00FB25BD">
              <w:rPr>
                <w:rFonts w:hint="eastAsia"/>
                <w:b/>
                <w:sz w:val="32"/>
                <w:szCs w:val="32"/>
              </w:rPr>
              <w:t>日</w:t>
            </w:r>
            <w:r w:rsidRPr="00FB25BD">
              <w:rPr>
                <w:b/>
                <w:sz w:val="32"/>
                <w:szCs w:val="32"/>
              </w:rPr>
              <w:t xml:space="preserve">        </w:t>
            </w:r>
            <w:r w:rsidRPr="00FB25BD">
              <w:rPr>
                <w:rFonts w:hint="eastAsia"/>
                <w:b/>
                <w:sz w:val="32"/>
                <w:szCs w:val="32"/>
              </w:rPr>
              <w:t>谈判地点：重庆药品交易所医药采购代理中心</w:t>
            </w:r>
            <w:r w:rsidRPr="00FB25BD">
              <w:rPr>
                <w:b/>
                <w:sz w:val="32"/>
                <w:szCs w:val="32"/>
              </w:rPr>
              <w:t>1408</w:t>
            </w:r>
            <w:r w:rsidRPr="00FB25BD">
              <w:rPr>
                <w:rFonts w:hint="eastAsia"/>
                <w:b/>
                <w:sz w:val="32"/>
                <w:szCs w:val="32"/>
              </w:rPr>
              <w:t>会议室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center"/>
              <w:rPr>
                <w:b/>
                <w:sz w:val="28"/>
                <w:szCs w:val="28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药品报价、承诺数量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703C48">
            <w:pPr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sz w:val="28"/>
                <w:szCs w:val="28"/>
              </w:rPr>
              <w:t>生产企业（盖章）：沈阳红旗制药有限公司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E35818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采购包名称：两联固定剂量复合制剂</w:t>
            </w:r>
            <w:r w:rsidRPr="00FB25BD">
              <w:rPr>
                <w:sz w:val="28"/>
                <w:szCs w:val="28"/>
              </w:rPr>
              <w:t>HR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020489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药品通用名：异福片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E35818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剂型：片剂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规格：每片含利福平</w:t>
            </w:r>
            <w:r w:rsidRPr="00FB25BD">
              <w:rPr>
                <w:sz w:val="28"/>
                <w:szCs w:val="28"/>
              </w:rPr>
              <w:t>0.3g:</w:t>
            </w:r>
            <w:r w:rsidRPr="00FB25BD">
              <w:rPr>
                <w:rFonts w:hint="eastAsia"/>
                <w:sz w:val="28"/>
                <w:szCs w:val="28"/>
              </w:rPr>
              <w:t>异烟肼</w:t>
            </w:r>
            <w:r w:rsidRPr="00FB25BD">
              <w:rPr>
                <w:sz w:val="28"/>
                <w:szCs w:val="28"/>
              </w:rPr>
              <w:t>0.15g</w:t>
            </w:r>
          </w:p>
        </w:tc>
      </w:tr>
      <w:tr w:rsidR="00E912C5" w:rsidRPr="00FB25BD" w:rsidTr="00FB25BD">
        <w:trPr>
          <w:trHeight w:val="669"/>
        </w:trPr>
        <w:tc>
          <w:tcPr>
            <w:tcW w:w="1526" w:type="dxa"/>
            <w:vMerge w:val="restart"/>
            <w:vAlign w:val="center"/>
          </w:tcPr>
          <w:p w:rsidR="00E912C5" w:rsidRPr="00FB25BD" w:rsidRDefault="00E912C5" w:rsidP="00E912C5">
            <w:pPr>
              <w:ind w:left="31680" w:hangingChars="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采购数量（片）</w:t>
            </w:r>
          </w:p>
        </w:tc>
        <w:tc>
          <w:tcPr>
            <w:tcW w:w="5103" w:type="dxa"/>
            <w:gridSpan w:val="3"/>
          </w:tcPr>
          <w:p w:rsidR="00E912C5" w:rsidRPr="00FB25BD" w:rsidRDefault="00E912C5" w:rsidP="00E912C5">
            <w:pPr>
              <w:ind w:firstLineChars="4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每粒价格（元）</w:t>
            </w:r>
          </w:p>
        </w:tc>
        <w:tc>
          <w:tcPr>
            <w:tcW w:w="5528" w:type="dxa"/>
            <w:gridSpan w:val="3"/>
          </w:tcPr>
          <w:p w:rsidR="00E912C5" w:rsidRPr="00FB25BD" w:rsidRDefault="00E912C5" w:rsidP="00E912C5">
            <w:pPr>
              <w:ind w:firstLineChars="400" w:firstLine="31680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采购总价（万元）</w:t>
            </w:r>
          </w:p>
        </w:tc>
        <w:tc>
          <w:tcPr>
            <w:tcW w:w="2017" w:type="dxa"/>
            <w:vMerge w:val="restart"/>
          </w:tcPr>
          <w:p w:rsidR="00E912C5" w:rsidRPr="00FB25BD" w:rsidRDefault="00E912C5" w:rsidP="00020489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价格确认签字</w:t>
            </w:r>
          </w:p>
        </w:tc>
      </w:tr>
      <w:tr w:rsidR="00E912C5" w:rsidRPr="00FB25BD" w:rsidTr="00FB25BD">
        <w:trPr>
          <w:trHeight w:val="406"/>
        </w:trPr>
        <w:tc>
          <w:tcPr>
            <w:tcW w:w="1526" w:type="dxa"/>
            <w:vMerge/>
            <w:vAlign w:val="center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984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843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2017" w:type="dxa"/>
            <w:vMerge/>
          </w:tcPr>
          <w:p w:rsidR="00E912C5" w:rsidRPr="00FB25BD" w:rsidRDefault="00E912C5" w:rsidP="00020489">
            <w:pPr>
              <w:rPr>
                <w:sz w:val="28"/>
                <w:szCs w:val="28"/>
              </w:rPr>
            </w:pPr>
          </w:p>
        </w:tc>
      </w:tr>
      <w:tr w:rsidR="00E912C5" w:rsidRPr="00FB25BD" w:rsidTr="00FB25BD">
        <w:tc>
          <w:tcPr>
            <w:tcW w:w="1526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240000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0.65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912C5" w:rsidRPr="00FB25BD" w:rsidRDefault="00E912C5" w:rsidP="0002048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7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</w:tr>
    </w:tbl>
    <w:p w:rsidR="00E912C5" w:rsidRPr="00A966AA" w:rsidRDefault="00E912C5" w:rsidP="0090429F">
      <w:pPr>
        <w:jc w:val="center"/>
        <w:rPr>
          <w:sz w:val="36"/>
          <w:szCs w:val="36"/>
        </w:rPr>
      </w:pPr>
      <w:r w:rsidRPr="00CE4F3E">
        <w:rPr>
          <w:rFonts w:hint="eastAsia"/>
          <w:b/>
          <w:sz w:val="36"/>
          <w:szCs w:val="36"/>
        </w:rPr>
        <w:t>抗结核药品带量采购企业报价表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701"/>
        <w:gridCol w:w="1701"/>
        <w:gridCol w:w="1701"/>
        <w:gridCol w:w="1701"/>
        <w:gridCol w:w="1984"/>
        <w:gridCol w:w="1843"/>
        <w:gridCol w:w="2017"/>
      </w:tblGrid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项目名称：抗结核药品带量采购项目（采购包</w:t>
            </w:r>
            <w:r w:rsidRPr="00FB25BD">
              <w:rPr>
                <w:b/>
                <w:sz w:val="32"/>
                <w:szCs w:val="32"/>
              </w:rPr>
              <w:t>1</w:t>
            </w:r>
            <w:r w:rsidRPr="00FB25B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谈判时间：</w:t>
            </w:r>
            <w:r w:rsidRPr="00FB25BD">
              <w:rPr>
                <w:b/>
                <w:sz w:val="32"/>
                <w:szCs w:val="32"/>
              </w:rPr>
              <w:t>2018</w:t>
            </w:r>
            <w:r w:rsidRPr="00FB25BD">
              <w:rPr>
                <w:rFonts w:hint="eastAsia"/>
                <w:b/>
                <w:sz w:val="32"/>
                <w:szCs w:val="32"/>
              </w:rPr>
              <w:t>年</w:t>
            </w:r>
            <w:r w:rsidRPr="00FB25BD">
              <w:rPr>
                <w:b/>
                <w:sz w:val="32"/>
                <w:szCs w:val="32"/>
              </w:rPr>
              <w:t>11</w:t>
            </w:r>
            <w:r w:rsidRPr="00FB25BD">
              <w:rPr>
                <w:rFonts w:hint="eastAsia"/>
                <w:b/>
                <w:sz w:val="32"/>
                <w:szCs w:val="32"/>
              </w:rPr>
              <w:t>月</w:t>
            </w:r>
            <w:r w:rsidRPr="00FB25BD">
              <w:rPr>
                <w:b/>
                <w:sz w:val="32"/>
                <w:szCs w:val="32"/>
              </w:rPr>
              <w:t xml:space="preserve">9 </w:t>
            </w:r>
            <w:r w:rsidRPr="00FB25BD">
              <w:rPr>
                <w:rFonts w:hint="eastAsia"/>
                <w:b/>
                <w:sz w:val="32"/>
                <w:szCs w:val="32"/>
              </w:rPr>
              <w:t>日</w:t>
            </w:r>
            <w:r w:rsidRPr="00FB25BD">
              <w:rPr>
                <w:b/>
                <w:sz w:val="32"/>
                <w:szCs w:val="32"/>
              </w:rPr>
              <w:t xml:space="preserve">        </w:t>
            </w:r>
            <w:r w:rsidRPr="00FB25BD">
              <w:rPr>
                <w:rFonts w:hint="eastAsia"/>
                <w:b/>
                <w:sz w:val="32"/>
                <w:szCs w:val="32"/>
              </w:rPr>
              <w:t>谈判地点：重庆药品交易所医药采购代理中心</w:t>
            </w:r>
            <w:r w:rsidRPr="00FB25BD">
              <w:rPr>
                <w:b/>
                <w:sz w:val="32"/>
                <w:szCs w:val="32"/>
              </w:rPr>
              <w:t>1408</w:t>
            </w:r>
            <w:r w:rsidRPr="00FB25BD">
              <w:rPr>
                <w:rFonts w:hint="eastAsia"/>
                <w:b/>
                <w:sz w:val="32"/>
                <w:szCs w:val="32"/>
              </w:rPr>
              <w:t>会议室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center"/>
              <w:rPr>
                <w:b/>
                <w:sz w:val="28"/>
                <w:szCs w:val="28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药品报价、承诺数量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C75B60">
            <w:pPr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sz w:val="28"/>
                <w:szCs w:val="28"/>
              </w:rPr>
              <w:t>生产企业（盖章）：杭州苏泊尔南洋药业有限公司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C75B60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采购包名称：两联固定剂量复合制剂</w:t>
            </w:r>
            <w:r w:rsidRPr="00FB25BD">
              <w:rPr>
                <w:sz w:val="28"/>
                <w:szCs w:val="28"/>
              </w:rPr>
              <w:t>HR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C75B60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药品通用名：异福胶囊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C75B60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剂型：胶囊剂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规格：每粒含利福平</w:t>
            </w:r>
            <w:r w:rsidRPr="00FB25BD">
              <w:rPr>
                <w:sz w:val="28"/>
                <w:szCs w:val="28"/>
              </w:rPr>
              <w:t>300mg,</w:t>
            </w:r>
            <w:r w:rsidRPr="00FB25BD">
              <w:rPr>
                <w:rFonts w:hint="eastAsia"/>
                <w:sz w:val="28"/>
                <w:szCs w:val="28"/>
              </w:rPr>
              <w:t>异烟肼</w:t>
            </w:r>
            <w:r w:rsidRPr="00FB25BD">
              <w:rPr>
                <w:sz w:val="28"/>
                <w:szCs w:val="28"/>
              </w:rPr>
              <w:t>150mg</w:t>
            </w:r>
          </w:p>
        </w:tc>
      </w:tr>
      <w:tr w:rsidR="00E912C5" w:rsidRPr="00FB25BD" w:rsidTr="00FB25BD">
        <w:trPr>
          <w:trHeight w:val="669"/>
        </w:trPr>
        <w:tc>
          <w:tcPr>
            <w:tcW w:w="1526" w:type="dxa"/>
            <w:vMerge w:val="restart"/>
            <w:vAlign w:val="center"/>
          </w:tcPr>
          <w:p w:rsidR="00E912C5" w:rsidRPr="00FB25BD" w:rsidRDefault="00E912C5" w:rsidP="00E912C5">
            <w:pPr>
              <w:ind w:left="31680" w:hangingChars="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采购数量（粒）</w:t>
            </w:r>
          </w:p>
        </w:tc>
        <w:tc>
          <w:tcPr>
            <w:tcW w:w="5103" w:type="dxa"/>
            <w:gridSpan w:val="3"/>
          </w:tcPr>
          <w:p w:rsidR="00E912C5" w:rsidRPr="00FB25BD" w:rsidRDefault="00E912C5" w:rsidP="00E912C5">
            <w:pPr>
              <w:ind w:firstLineChars="4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每粒价格（元）</w:t>
            </w:r>
          </w:p>
        </w:tc>
        <w:tc>
          <w:tcPr>
            <w:tcW w:w="5528" w:type="dxa"/>
            <w:gridSpan w:val="3"/>
          </w:tcPr>
          <w:p w:rsidR="00E912C5" w:rsidRPr="00FB25BD" w:rsidRDefault="00E912C5" w:rsidP="00E912C5">
            <w:pPr>
              <w:ind w:firstLineChars="400" w:firstLine="31680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采购总价（万元）</w:t>
            </w:r>
          </w:p>
        </w:tc>
        <w:tc>
          <w:tcPr>
            <w:tcW w:w="2017" w:type="dxa"/>
            <w:vMerge w:val="restart"/>
          </w:tcPr>
          <w:p w:rsidR="00E912C5" w:rsidRPr="00FB25BD" w:rsidRDefault="00E912C5" w:rsidP="00C75B60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价格确认签字</w:t>
            </w:r>
          </w:p>
        </w:tc>
      </w:tr>
      <w:tr w:rsidR="00E912C5" w:rsidRPr="00FB25BD" w:rsidTr="00FB25BD">
        <w:trPr>
          <w:trHeight w:val="406"/>
        </w:trPr>
        <w:tc>
          <w:tcPr>
            <w:tcW w:w="1526" w:type="dxa"/>
            <w:vMerge/>
            <w:vAlign w:val="center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984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843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2017" w:type="dxa"/>
            <w:vMerge/>
          </w:tcPr>
          <w:p w:rsidR="00E912C5" w:rsidRPr="00FB25BD" w:rsidRDefault="00E912C5" w:rsidP="00C75B60">
            <w:pPr>
              <w:rPr>
                <w:sz w:val="28"/>
                <w:szCs w:val="28"/>
              </w:rPr>
            </w:pPr>
          </w:p>
        </w:tc>
      </w:tr>
      <w:tr w:rsidR="00E912C5" w:rsidRPr="00FB25BD" w:rsidTr="00FB25BD">
        <w:tc>
          <w:tcPr>
            <w:tcW w:w="1526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240000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0.65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912C5" w:rsidRPr="00FB25BD" w:rsidRDefault="00E912C5" w:rsidP="00C75B6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7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</w:tr>
    </w:tbl>
    <w:p w:rsidR="00E912C5" w:rsidRDefault="00E912C5" w:rsidP="00996820">
      <w:pPr>
        <w:rPr>
          <w:b/>
          <w:sz w:val="36"/>
          <w:szCs w:val="36"/>
        </w:rPr>
      </w:pPr>
    </w:p>
    <w:p w:rsidR="00E912C5" w:rsidRPr="00A966AA" w:rsidRDefault="00E912C5" w:rsidP="00D56D59">
      <w:pPr>
        <w:jc w:val="center"/>
        <w:rPr>
          <w:sz w:val="36"/>
          <w:szCs w:val="36"/>
        </w:rPr>
      </w:pPr>
      <w:r w:rsidRPr="00CE4F3E">
        <w:rPr>
          <w:rFonts w:hint="eastAsia"/>
          <w:b/>
          <w:sz w:val="36"/>
          <w:szCs w:val="36"/>
        </w:rPr>
        <w:t>抗结核药品带量采购企业报价表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701"/>
        <w:gridCol w:w="1701"/>
        <w:gridCol w:w="1701"/>
        <w:gridCol w:w="1701"/>
        <w:gridCol w:w="1984"/>
        <w:gridCol w:w="1843"/>
        <w:gridCol w:w="2017"/>
      </w:tblGrid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项目名称：抗结核药品带量采购项目（采购包</w:t>
            </w:r>
            <w:r w:rsidRPr="00FB25BD">
              <w:rPr>
                <w:b/>
                <w:sz w:val="32"/>
                <w:szCs w:val="32"/>
              </w:rPr>
              <w:t>3</w:t>
            </w:r>
            <w:r w:rsidRPr="00FB25B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谈判时间：</w:t>
            </w:r>
            <w:r w:rsidRPr="00FB25BD">
              <w:rPr>
                <w:b/>
                <w:sz w:val="32"/>
                <w:szCs w:val="32"/>
              </w:rPr>
              <w:t>2018</w:t>
            </w:r>
            <w:r w:rsidRPr="00FB25BD">
              <w:rPr>
                <w:rFonts w:hint="eastAsia"/>
                <w:b/>
                <w:sz w:val="32"/>
                <w:szCs w:val="32"/>
              </w:rPr>
              <w:t>年</w:t>
            </w:r>
            <w:r w:rsidRPr="00FB25BD">
              <w:rPr>
                <w:b/>
                <w:sz w:val="32"/>
                <w:szCs w:val="32"/>
              </w:rPr>
              <w:t>11</w:t>
            </w:r>
            <w:r w:rsidRPr="00FB25BD">
              <w:rPr>
                <w:rFonts w:hint="eastAsia"/>
                <w:b/>
                <w:sz w:val="32"/>
                <w:szCs w:val="32"/>
              </w:rPr>
              <w:t>月</w:t>
            </w:r>
            <w:r w:rsidRPr="00FB25BD">
              <w:rPr>
                <w:b/>
                <w:sz w:val="32"/>
                <w:szCs w:val="32"/>
              </w:rPr>
              <w:t>9</w:t>
            </w:r>
            <w:r w:rsidRPr="00FB25BD">
              <w:rPr>
                <w:rFonts w:hint="eastAsia"/>
                <w:b/>
                <w:sz w:val="32"/>
                <w:szCs w:val="32"/>
              </w:rPr>
              <w:t>日</w:t>
            </w:r>
            <w:r w:rsidRPr="00FB25BD">
              <w:rPr>
                <w:b/>
                <w:sz w:val="32"/>
                <w:szCs w:val="32"/>
              </w:rPr>
              <w:t xml:space="preserve">        </w:t>
            </w:r>
            <w:r w:rsidRPr="00FB25BD">
              <w:rPr>
                <w:rFonts w:hint="eastAsia"/>
                <w:b/>
                <w:sz w:val="32"/>
                <w:szCs w:val="32"/>
              </w:rPr>
              <w:t>谈判地点：重庆药品交易所医药采购代理中心</w:t>
            </w:r>
            <w:r w:rsidRPr="00FB25BD">
              <w:rPr>
                <w:b/>
                <w:sz w:val="32"/>
                <w:szCs w:val="32"/>
              </w:rPr>
              <w:t>1408</w:t>
            </w:r>
            <w:r w:rsidRPr="00FB25BD">
              <w:rPr>
                <w:rFonts w:hint="eastAsia"/>
                <w:b/>
                <w:sz w:val="32"/>
                <w:szCs w:val="32"/>
              </w:rPr>
              <w:t>会议室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center"/>
              <w:rPr>
                <w:b/>
                <w:sz w:val="28"/>
                <w:szCs w:val="28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药品报价、承诺数量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sz w:val="28"/>
                <w:szCs w:val="28"/>
              </w:rPr>
              <w:t>生产企业（盖章）：沈阳红旗制药有限公司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采购包名称：利福平（</w:t>
            </w:r>
            <w:r w:rsidRPr="00FB25BD">
              <w:rPr>
                <w:sz w:val="28"/>
                <w:szCs w:val="28"/>
              </w:rPr>
              <w:t>R</w:t>
            </w:r>
            <w:r w:rsidRPr="00FB25BD"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药品通用名：利福平胶囊</w:t>
            </w:r>
            <w:r w:rsidRPr="00FB25BD">
              <w:rPr>
                <w:sz w:val="28"/>
                <w:szCs w:val="28"/>
              </w:rPr>
              <w:t>(</w:t>
            </w:r>
            <w:r w:rsidRPr="00FB25BD">
              <w:rPr>
                <w:rFonts w:hint="eastAsia"/>
                <w:sz w:val="28"/>
                <w:szCs w:val="28"/>
              </w:rPr>
              <w:t>Ⅱ</w:t>
            </w:r>
            <w:r w:rsidRPr="00FB25BD">
              <w:rPr>
                <w:sz w:val="28"/>
                <w:szCs w:val="28"/>
              </w:rPr>
              <w:t>)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D56D59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剂型：胶囊剂</w:t>
            </w:r>
            <w:r w:rsidRPr="00FB25BD">
              <w:rPr>
                <w:sz w:val="28"/>
                <w:szCs w:val="28"/>
              </w:rPr>
              <w:tab/>
            </w:r>
            <w:r w:rsidRPr="00FB25BD">
              <w:rPr>
                <w:sz w:val="28"/>
                <w:szCs w:val="28"/>
              </w:rPr>
              <w:tab/>
              <w:t xml:space="preserve"> 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规格：</w:t>
            </w:r>
            <w:r w:rsidRPr="00FB25BD">
              <w:rPr>
                <w:rFonts w:ascii="宋体" w:hAnsi="宋体"/>
                <w:color w:val="000000"/>
                <w:szCs w:val="21"/>
              </w:rPr>
              <w:t>225mg</w:t>
            </w:r>
          </w:p>
        </w:tc>
      </w:tr>
      <w:tr w:rsidR="00E912C5" w:rsidRPr="00FB25BD" w:rsidTr="00FB25BD">
        <w:trPr>
          <w:trHeight w:val="669"/>
        </w:trPr>
        <w:tc>
          <w:tcPr>
            <w:tcW w:w="1526" w:type="dxa"/>
            <w:vMerge w:val="restart"/>
            <w:vAlign w:val="center"/>
          </w:tcPr>
          <w:p w:rsidR="00E912C5" w:rsidRPr="00FB25BD" w:rsidRDefault="00E912C5" w:rsidP="00E912C5">
            <w:pPr>
              <w:ind w:left="31680" w:hangingChars="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采购数量（粒）</w:t>
            </w:r>
          </w:p>
        </w:tc>
        <w:tc>
          <w:tcPr>
            <w:tcW w:w="5103" w:type="dxa"/>
            <w:gridSpan w:val="3"/>
          </w:tcPr>
          <w:p w:rsidR="00E912C5" w:rsidRPr="00FB25BD" w:rsidRDefault="00E912C5" w:rsidP="00E912C5">
            <w:pPr>
              <w:ind w:firstLineChars="4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每粒价格（元）</w:t>
            </w:r>
          </w:p>
        </w:tc>
        <w:tc>
          <w:tcPr>
            <w:tcW w:w="5528" w:type="dxa"/>
            <w:gridSpan w:val="3"/>
          </w:tcPr>
          <w:p w:rsidR="00E912C5" w:rsidRPr="00FB25BD" w:rsidRDefault="00E912C5" w:rsidP="00E912C5">
            <w:pPr>
              <w:ind w:firstLineChars="400" w:firstLine="31680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采购总价（万元）</w:t>
            </w:r>
          </w:p>
        </w:tc>
        <w:tc>
          <w:tcPr>
            <w:tcW w:w="2017" w:type="dxa"/>
            <w:vMerge w:val="restart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价格确认签字</w:t>
            </w:r>
          </w:p>
        </w:tc>
      </w:tr>
      <w:tr w:rsidR="00E912C5" w:rsidRPr="00FB25BD" w:rsidTr="00FB25BD">
        <w:trPr>
          <w:trHeight w:val="406"/>
        </w:trPr>
        <w:tc>
          <w:tcPr>
            <w:tcW w:w="1526" w:type="dxa"/>
            <w:vMerge/>
            <w:vAlign w:val="center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984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843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2017" w:type="dxa"/>
            <w:vMerge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</w:p>
        </w:tc>
      </w:tr>
      <w:tr w:rsidR="00E912C5" w:rsidRPr="00FB25BD" w:rsidTr="00FB25BD">
        <w:tc>
          <w:tcPr>
            <w:tcW w:w="1526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2660040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1.4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372</w:t>
            </w:r>
          </w:p>
        </w:tc>
        <w:tc>
          <w:tcPr>
            <w:tcW w:w="1984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7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</w:tr>
    </w:tbl>
    <w:p w:rsidR="00E912C5" w:rsidRDefault="00E912C5" w:rsidP="00D56D59">
      <w:pPr>
        <w:jc w:val="center"/>
        <w:rPr>
          <w:b/>
          <w:sz w:val="36"/>
          <w:szCs w:val="36"/>
        </w:rPr>
      </w:pPr>
    </w:p>
    <w:p w:rsidR="00E912C5" w:rsidRPr="00A966AA" w:rsidRDefault="00E912C5" w:rsidP="00D56D59">
      <w:pPr>
        <w:jc w:val="center"/>
        <w:rPr>
          <w:sz w:val="36"/>
          <w:szCs w:val="36"/>
        </w:rPr>
      </w:pPr>
      <w:r w:rsidRPr="00CE4F3E">
        <w:rPr>
          <w:rFonts w:hint="eastAsia"/>
          <w:b/>
          <w:sz w:val="36"/>
          <w:szCs w:val="36"/>
        </w:rPr>
        <w:t>抗结核药品带量采购企业报价表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701"/>
        <w:gridCol w:w="1701"/>
        <w:gridCol w:w="1701"/>
        <w:gridCol w:w="1701"/>
        <w:gridCol w:w="1984"/>
        <w:gridCol w:w="1843"/>
        <w:gridCol w:w="2017"/>
      </w:tblGrid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项目名称：抗结核药品带量采购项目（采购包</w:t>
            </w:r>
            <w:r w:rsidRPr="00FB25BD">
              <w:rPr>
                <w:b/>
                <w:sz w:val="32"/>
                <w:szCs w:val="32"/>
              </w:rPr>
              <w:t>3</w:t>
            </w:r>
            <w:r w:rsidRPr="00FB25B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谈判时间：</w:t>
            </w:r>
            <w:r w:rsidRPr="00FB25BD">
              <w:rPr>
                <w:b/>
                <w:sz w:val="32"/>
                <w:szCs w:val="32"/>
              </w:rPr>
              <w:t>2018</w:t>
            </w:r>
            <w:r w:rsidRPr="00FB25BD">
              <w:rPr>
                <w:rFonts w:hint="eastAsia"/>
                <w:b/>
                <w:sz w:val="32"/>
                <w:szCs w:val="32"/>
              </w:rPr>
              <w:t>年</w:t>
            </w:r>
            <w:r w:rsidRPr="00FB25BD">
              <w:rPr>
                <w:b/>
                <w:sz w:val="32"/>
                <w:szCs w:val="32"/>
              </w:rPr>
              <w:t>11</w:t>
            </w:r>
            <w:r w:rsidRPr="00FB25BD">
              <w:rPr>
                <w:rFonts w:hint="eastAsia"/>
                <w:b/>
                <w:sz w:val="32"/>
                <w:szCs w:val="32"/>
              </w:rPr>
              <w:t>月</w:t>
            </w:r>
            <w:r w:rsidRPr="00FB25BD">
              <w:rPr>
                <w:b/>
                <w:sz w:val="32"/>
                <w:szCs w:val="32"/>
              </w:rPr>
              <w:t>9</w:t>
            </w:r>
            <w:r w:rsidRPr="00FB25BD">
              <w:rPr>
                <w:rFonts w:hint="eastAsia"/>
                <w:b/>
                <w:sz w:val="32"/>
                <w:szCs w:val="32"/>
              </w:rPr>
              <w:t>日</w:t>
            </w:r>
            <w:r w:rsidRPr="00FB25BD">
              <w:rPr>
                <w:b/>
                <w:sz w:val="32"/>
                <w:szCs w:val="32"/>
              </w:rPr>
              <w:t xml:space="preserve">        </w:t>
            </w:r>
            <w:r w:rsidRPr="00FB25BD">
              <w:rPr>
                <w:rFonts w:hint="eastAsia"/>
                <w:b/>
                <w:sz w:val="32"/>
                <w:szCs w:val="32"/>
              </w:rPr>
              <w:t>谈判地点：重庆药品交易所医药采购代理中心</w:t>
            </w:r>
            <w:r w:rsidRPr="00FB25BD">
              <w:rPr>
                <w:b/>
                <w:sz w:val="32"/>
                <w:szCs w:val="32"/>
              </w:rPr>
              <w:t>1408</w:t>
            </w:r>
            <w:r w:rsidRPr="00FB25BD">
              <w:rPr>
                <w:rFonts w:hint="eastAsia"/>
                <w:b/>
                <w:sz w:val="32"/>
                <w:szCs w:val="32"/>
              </w:rPr>
              <w:t>会议室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center"/>
              <w:rPr>
                <w:b/>
                <w:sz w:val="28"/>
                <w:szCs w:val="28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药品报价、承诺数量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D56D59">
            <w:pPr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sz w:val="28"/>
                <w:szCs w:val="28"/>
              </w:rPr>
              <w:t>生产企业（盖章）：朝阳龙城制药有限公司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采购包名称：利福平（</w:t>
            </w:r>
            <w:r w:rsidRPr="00FB25BD">
              <w:rPr>
                <w:sz w:val="28"/>
                <w:szCs w:val="28"/>
              </w:rPr>
              <w:t>R</w:t>
            </w:r>
            <w:r w:rsidRPr="00FB25BD"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药品通用名：利福平胶囊</w:t>
            </w:r>
            <w:r w:rsidRPr="00FB25BD">
              <w:rPr>
                <w:sz w:val="28"/>
                <w:szCs w:val="28"/>
              </w:rPr>
              <w:t>(</w:t>
            </w:r>
            <w:r w:rsidRPr="00FB25BD">
              <w:rPr>
                <w:rFonts w:hint="eastAsia"/>
                <w:sz w:val="28"/>
                <w:szCs w:val="28"/>
              </w:rPr>
              <w:t>Ⅱ</w:t>
            </w:r>
            <w:r w:rsidRPr="00FB25BD">
              <w:rPr>
                <w:sz w:val="28"/>
                <w:szCs w:val="28"/>
              </w:rPr>
              <w:t>)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剂型：胶囊剂</w:t>
            </w:r>
            <w:r w:rsidRPr="00FB25BD">
              <w:rPr>
                <w:sz w:val="28"/>
                <w:szCs w:val="28"/>
              </w:rPr>
              <w:tab/>
            </w:r>
            <w:r w:rsidRPr="00FB25BD">
              <w:rPr>
                <w:sz w:val="28"/>
                <w:szCs w:val="28"/>
              </w:rPr>
              <w:tab/>
              <w:t xml:space="preserve"> 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规格：</w:t>
            </w:r>
            <w:r w:rsidRPr="00FB25BD">
              <w:rPr>
                <w:rFonts w:ascii="宋体" w:hAnsi="宋体"/>
                <w:color w:val="000000"/>
                <w:szCs w:val="21"/>
              </w:rPr>
              <w:t>225mg</w:t>
            </w:r>
          </w:p>
        </w:tc>
      </w:tr>
      <w:tr w:rsidR="00E912C5" w:rsidRPr="00FB25BD" w:rsidTr="00FB25BD">
        <w:trPr>
          <w:trHeight w:val="669"/>
        </w:trPr>
        <w:tc>
          <w:tcPr>
            <w:tcW w:w="1526" w:type="dxa"/>
            <w:vMerge w:val="restart"/>
            <w:vAlign w:val="center"/>
          </w:tcPr>
          <w:p w:rsidR="00E912C5" w:rsidRPr="00FB25BD" w:rsidRDefault="00E912C5" w:rsidP="00E912C5">
            <w:pPr>
              <w:ind w:left="31680" w:hangingChars="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采购数量（粒）</w:t>
            </w:r>
          </w:p>
        </w:tc>
        <w:tc>
          <w:tcPr>
            <w:tcW w:w="5103" w:type="dxa"/>
            <w:gridSpan w:val="3"/>
          </w:tcPr>
          <w:p w:rsidR="00E912C5" w:rsidRPr="00FB25BD" w:rsidRDefault="00E912C5" w:rsidP="00E912C5">
            <w:pPr>
              <w:ind w:firstLineChars="4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每粒价格（元）</w:t>
            </w:r>
          </w:p>
        </w:tc>
        <w:tc>
          <w:tcPr>
            <w:tcW w:w="5528" w:type="dxa"/>
            <w:gridSpan w:val="3"/>
          </w:tcPr>
          <w:p w:rsidR="00E912C5" w:rsidRPr="00FB25BD" w:rsidRDefault="00E912C5" w:rsidP="00E912C5">
            <w:pPr>
              <w:ind w:firstLineChars="400" w:firstLine="31680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采购总价（万元）</w:t>
            </w:r>
          </w:p>
        </w:tc>
        <w:tc>
          <w:tcPr>
            <w:tcW w:w="2017" w:type="dxa"/>
            <w:vMerge w:val="restart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价格确认签字</w:t>
            </w:r>
          </w:p>
        </w:tc>
      </w:tr>
      <w:tr w:rsidR="00E912C5" w:rsidRPr="00FB25BD" w:rsidTr="00FB25BD">
        <w:trPr>
          <w:trHeight w:val="406"/>
        </w:trPr>
        <w:tc>
          <w:tcPr>
            <w:tcW w:w="1526" w:type="dxa"/>
            <w:vMerge/>
            <w:vAlign w:val="center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984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843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2017" w:type="dxa"/>
            <w:vMerge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</w:p>
        </w:tc>
      </w:tr>
      <w:tr w:rsidR="00E912C5" w:rsidRPr="00FB25BD" w:rsidTr="00FB25BD">
        <w:tc>
          <w:tcPr>
            <w:tcW w:w="1526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2660040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1.4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372</w:t>
            </w:r>
          </w:p>
        </w:tc>
        <w:tc>
          <w:tcPr>
            <w:tcW w:w="1984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7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</w:tr>
    </w:tbl>
    <w:p w:rsidR="00E912C5" w:rsidRDefault="00E912C5" w:rsidP="00D56D59">
      <w:pPr>
        <w:jc w:val="center"/>
        <w:rPr>
          <w:b/>
          <w:sz w:val="36"/>
          <w:szCs w:val="36"/>
        </w:rPr>
      </w:pPr>
    </w:p>
    <w:p w:rsidR="00E912C5" w:rsidRPr="00A966AA" w:rsidRDefault="00E912C5" w:rsidP="00D56D59">
      <w:pPr>
        <w:jc w:val="center"/>
        <w:rPr>
          <w:sz w:val="36"/>
          <w:szCs w:val="36"/>
        </w:rPr>
      </w:pPr>
      <w:r w:rsidRPr="00CE4F3E">
        <w:rPr>
          <w:rFonts w:hint="eastAsia"/>
          <w:b/>
          <w:sz w:val="36"/>
          <w:szCs w:val="36"/>
        </w:rPr>
        <w:t>抗结核药品带量采购企业报价表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701"/>
        <w:gridCol w:w="1701"/>
        <w:gridCol w:w="1701"/>
        <w:gridCol w:w="1701"/>
        <w:gridCol w:w="1984"/>
        <w:gridCol w:w="1843"/>
        <w:gridCol w:w="2017"/>
      </w:tblGrid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项目名称：抗结核药品带量采购项目（采购包</w:t>
            </w:r>
            <w:r w:rsidRPr="00FB25BD">
              <w:rPr>
                <w:b/>
                <w:sz w:val="32"/>
                <w:szCs w:val="32"/>
              </w:rPr>
              <w:t>4</w:t>
            </w:r>
            <w:r w:rsidRPr="00FB25B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谈判时间：</w:t>
            </w:r>
            <w:r w:rsidRPr="00FB25BD">
              <w:rPr>
                <w:b/>
                <w:sz w:val="32"/>
                <w:szCs w:val="32"/>
              </w:rPr>
              <w:t>2018</w:t>
            </w:r>
            <w:r w:rsidRPr="00FB25BD">
              <w:rPr>
                <w:rFonts w:hint="eastAsia"/>
                <w:b/>
                <w:sz w:val="32"/>
                <w:szCs w:val="32"/>
              </w:rPr>
              <w:t>年</w:t>
            </w:r>
            <w:r w:rsidRPr="00FB25BD">
              <w:rPr>
                <w:b/>
                <w:sz w:val="32"/>
                <w:szCs w:val="32"/>
              </w:rPr>
              <w:t>11</w:t>
            </w:r>
            <w:r w:rsidRPr="00FB25BD">
              <w:rPr>
                <w:rFonts w:hint="eastAsia"/>
                <w:b/>
                <w:sz w:val="32"/>
                <w:szCs w:val="32"/>
              </w:rPr>
              <w:t>月</w:t>
            </w:r>
            <w:r w:rsidRPr="00FB25BD">
              <w:rPr>
                <w:b/>
                <w:sz w:val="32"/>
                <w:szCs w:val="32"/>
              </w:rPr>
              <w:t>9</w:t>
            </w:r>
            <w:r w:rsidRPr="00FB25BD">
              <w:rPr>
                <w:rFonts w:hint="eastAsia"/>
                <w:b/>
                <w:sz w:val="32"/>
                <w:szCs w:val="32"/>
              </w:rPr>
              <w:t>日</w:t>
            </w:r>
            <w:r w:rsidRPr="00FB25BD">
              <w:rPr>
                <w:b/>
                <w:sz w:val="32"/>
                <w:szCs w:val="32"/>
              </w:rPr>
              <w:t xml:space="preserve">        </w:t>
            </w:r>
            <w:r w:rsidRPr="00FB25BD">
              <w:rPr>
                <w:rFonts w:hint="eastAsia"/>
                <w:b/>
                <w:sz w:val="32"/>
                <w:szCs w:val="32"/>
              </w:rPr>
              <w:t>谈判地点：重庆药品交易所医药采购代理中心</w:t>
            </w:r>
            <w:r w:rsidRPr="00FB25BD">
              <w:rPr>
                <w:b/>
                <w:sz w:val="32"/>
                <w:szCs w:val="32"/>
              </w:rPr>
              <w:t>1408</w:t>
            </w:r>
            <w:r w:rsidRPr="00FB25BD">
              <w:rPr>
                <w:rFonts w:hint="eastAsia"/>
                <w:b/>
                <w:sz w:val="32"/>
                <w:szCs w:val="32"/>
              </w:rPr>
              <w:t>会议室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center"/>
              <w:rPr>
                <w:b/>
                <w:sz w:val="28"/>
                <w:szCs w:val="28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药品报价、承诺数量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D56D59">
            <w:pPr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sz w:val="28"/>
                <w:szCs w:val="28"/>
              </w:rPr>
              <w:t>生产企业（盖章）：沈阳红旗制药有限公司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采购包名称：吡嗪酰胺（</w:t>
            </w:r>
            <w:r w:rsidRPr="00FB25BD">
              <w:rPr>
                <w:sz w:val="28"/>
                <w:szCs w:val="28"/>
              </w:rPr>
              <w:t>Z</w:t>
            </w:r>
            <w:r w:rsidRPr="00FB25BD"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药品通用名：吡嗪酰胺胶囊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D56D59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剂型：胶囊剂</w:t>
            </w:r>
            <w:r w:rsidRPr="00FB25BD">
              <w:rPr>
                <w:sz w:val="28"/>
                <w:szCs w:val="28"/>
              </w:rPr>
              <w:tab/>
            </w:r>
            <w:r w:rsidRPr="00FB25BD">
              <w:rPr>
                <w:sz w:val="28"/>
                <w:szCs w:val="28"/>
              </w:rPr>
              <w:tab/>
            </w:r>
            <w:r w:rsidRPr="00FB25BD">
              <w:rPr>
                <w:sz w:val="28"/>
                <w:szCs w:val="28"/>
              </w:rPr>
              <w:tab/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规格：</w:t>
            </w:r>
            <w:r w:rsidRPr="00FB25BD">
              <w:rPr>
                <w:rFonts w:ascii="宋体" w:hAnsi="宋体"/>
                <w:color w:val="000000"/>
                <w:szCs w:val="21"/>
              </w:rPr>
              <w:t>250mg</w:t>
            </w:r>
          </w:p>
        </w:tc>
      </w:tr>
      <w:tr w:rsidR="00E912C5" w:rsidRPr="00FB25BD" w:rsidTr="00FB25BD">
        <w:trPr>
          <w:trHeight w:val="669"/>
        </w:trPr>
        <w:tc>
          <w:tcPr>
            <w:tcW w:w="1526" w:type="dxa"/>
            <w:vMerge w:val="restart"/>
            <w:vAlign w:val="center"/>
          </w:tcPr>
          <w:p w:rsidR="00E912C5" w:rsidRPr="00FB25BD" w:rsidRDefault="00E912C5" w:rsidP="00E912C5">
            <w:pPr>
              <w:ind w:left="31680" w:hangingChars="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采购数量（粒）</w:t>
            </w:r>
          </w:p>
        </w:tc>
        <w:tc>
          <w:tcPr>
            <w:tcW w:w="5103" w:type="dxa"/>
            <w:gridSpan w:val="3"/>
          </w:tcPr>
          <w:p w:rsidR="00E912C5" w:rsidRPr="00FB25BD" w:rsidRDefault="00E912C5" w:rsidP="00E912C5">
            <w:pPr>
              <w:ind w:firstLineChars="4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每粒价格（元）</w:t>
            </w:r>
          </w:p>
        </w:tc>
        <w:tc>
          <w:tcPr>
            <w:tcW w:w="5528" w:type="dxa"/>
            <w:gridSpan w:val="3"/>
          </w:tcPr>
          <w:p w:rsidR="00E912C5" w:rsidRPr="00FB25BD" w:rsidRDefault="00E912C5" w:rsidP="00E912C5">
            <w:pPr>
              <w:ind w:firstLineChars="400" w:firstLine="31680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采购总价（万元）</w:t>
            </w:r>
          </w:p>
        </w:tc>
        <w:tc>
          <w:tcPr>
            <w:tcW w:w="2017" w:type="dxa"/>
            <w:vMerge w:val="restart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价格确认签字</w:t>
            </w:r>
          </w:p>
        </w:tc>
      </w:tr>
      <w:tr w:rsidR="00E912C5" w:rsidRPr="00FB25BD" w:rsidTr="00FB25BD">
        <w:trPr>
          <w:trHeight w:val="406"/>
        </w:trPr>
        <w:tc>
          <w:tcPr>
            <w:tcW w:w="1526" w:type="dxa"/>
            <w:vMerge/>
            <w:vAlign w:val="center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984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843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2017" w:type="dxa"/>
            <w:vMerge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</w:p>
        </w:tc>
      </w:tr>
      <w:tr w:rsidR="00E912C5" w:rsidRPr="00FB25BD" w:rsidTr="00FB25BD">
        <w:tc>
          <w:tcPr>
            <w:tcW w:w="1526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2410000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0.5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121</w:t>
            </w:r>
          </w:p>
        </w:tc>
        <w:tc>
          <w:tcPr>
            <w:tcW w:w="1984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7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</w:tr>
    </w:tbl>
    <w:p w:rsidR="00E912C5" w:rsidRDefault="00E912C5" w:rsidP="00E912C5">
      <w:pPr>
        <w:ind w:firstLineChars="1000" w:firstLine="31680"/>
        <w:rPr>
          <w:b/>
          <w:sz w:val="36"/>
          <w:szCs w:val="36"/>
        </w:rPr>
      </w:pPr>
    </w:p>
    <w:p w:rsidR="00E912C5" w:rsidRPr="00A966AA" w:rsidRDefault="00E912C5" w:rsidP="00D56D59">
      <w:pPr>
        <w:jc w:val="center"/>
        <w:rPr>
          <w:sz w:val="36"/>
          <w:szCs w:val="36"/>
        </w:rPr>
      </w:pPr>
      <w:r w:rsidRPr="00CE4F3E">
        <w:rPr>
          <w:rFonts w:hint="eastAsia"/>
          <w:b/>
          <w:sz w:val="36"/>
          <w:szCs w:val="36"/>
        </w:rPr>
        <w:t>抗结核药品带量采购企业报价表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701"/>
        <w:gridCol w:w="1701"/>
        <w:gridCol w:w="1701"/>
        <w:gridCol w:w="1701"/>
        <w:gridCol w:w="1984"/>
        <w:gridCol w:w="1843"/>
        <w:gridCol w:w="2017"/>
      </w:tblGrid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项目名称：抗结核药品带量采购项目（采购包</w:t>
            </w:r>
            <w:r w:rsidRPr="00FB25BD">
              <w:rPr>
                <w:b/>
                <w:sz w:val="32"/>
                <w:szCs w:val="32"/>
              </w:rPr>
              <w:t>5</w:t>
            </w:r>
            <w:r w:rsidRPr="00FB25B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谈判时间：</w:t>
            </w:r>
            <w:r w:rsidRPr="00FB25BD">
              <w:rPr>
                <w:b/>
                <w:sz w:val="32"/>
                <w:szCs w:val="32"/>
              </w:rPr>
              <w:t>2018</w:t>
            </w:r>
            <w:r w:rsidRPr="00FB25BD">
              <w:rPr>
                <w:rFonts w:hint="eastAsia"/>
                <w:b/>
                <w:sz w:val="32"/>
                <w:szCs w:val="32"/>
              </w:rPr>
              <w:t>年</w:t>
            </w:r>
            <w:r w:rsidRPr="00FB25BD">
              <w:rPr>
                <w:b/>
                <w:sz w:val="32"/>
                <w:szCs w:val="32"/>
              </w:rPr>
              <w:t>11</w:t>
            </w:r>
            <w:r w:rsidRPr="00FB25BD">
              <w:rPr>
                <w:rFonts w:hint="eastAsia"/>
                <w:b/>
                <w:sz w:val="32"/>
                <w:szCs w:val="32"/>
              </w:rPr>
              <w:t>月</w:t>
            </w:r>
            <w:r w:rsidRPr="00FB25BD">
              <w:rPr>
                <w:b/>
                <w:sz w:val="32"/>
                <w:szCs w:val="32"/>
              </w:rPr>
              <w:t>9</w:t>
            </w:r>
            <w:bookmarkStart w:id="0" w:name="_GoBack"/>
            <w:bookmarkEnd w:id="0"/>
            <w:r w:rsidRPr="00FB25BD">
              <w:rPr>
                <w:rFonts w:hint="eastAsia"/>
                <w:b/>
                <w:sz w:val="32"/>
                <w:szCs w:val="32"/>
              </w:rPr>
              <w:t>日</w:t>
            </w:r>
            <w:r w:rsidRPr="00FB25BD">
              <w:rPr>
                <w:b/>
                <w:sz w:val="32"/>
                <w:szCs w:val="32"/>
              </w:rPr>
              <w:t xml:space="preserve">       </w:t>
            </w:r>
            <w:r w:rsidRPr="00FB25BD">
              <w:rPr>
                <w:rFonts w:hint="eastAsia"/>
                <w:b/>
                <w:sz w:val="32"/>
                <w:szCs w:val="32"/>
              </w:rPr>
              <w:t>谈判地点：重庆药品交易所医药采购代理中心</w:t>
            </w:r>
            <w:r w:rsidRPr="00FB25BD">
              <w:rPr>
                <w:b/>
                <w:sz w:val="32"/>
                <w:szCs w:val="32"/>
              </w:rPr>
              <w:t>1408</w:t>
            </w:r>
            <w:r w:rsidRPr="00FB25BD">
              <w:rPr>
                <w:rFonts w:hint="eastAsia"/>
                <w:b/>
                <w:sz w:val="32"/>
                <w:szCs w:val="32"/>
              </w:rPr>
              <w:t>会议室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center"/>
              <w:rPr>
                <w:b/>
                <w:sz w:val="28"/>
                <w:szCs w:val="28"/>
              </w:rPr>
            </w:pPr>
            <w:r w:rsidRPr="00FB25BD">
              <w:rPr>
                <w:rFonts w:hint="eastAsia"/>
                <w:b/>
                <w:sz w:val="32"/>
                <w:szCs w:val="32"/>
              </w:rPr>
              <w:t>药品报价、承诺数量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b/>
                <w:sz w:val="32"/>
                <w:szCs w:val="32"/>
              </w:rPr>
            </w:pPr>
            <w:r w:rsidRPr="00FB25BD">
              <w:rPr>
                <w:rFonts w:hint="eastAsia"/>
                <w:sz w:val="28"/>
                <w:szCs w:val="28"/>
              </w:rPr>
              <w:t>生产企业（盖章）：沈阳红旗制药有限公司</w:t>
            </w:r>
          </w:p>
        </w:tc>
      </w:tr>
      <w:tr w:rsidR="00E912C5" w:rsidRPr="00FB25BD" w:rsidTr="00FB25BD">
        <w:trPr>
          <w:trHeight w:val="333"/>
        </w:trPr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采购包名称：乙胺丁醇（</w:t>
            </w:r>
            <w:r w:rsidRPr="00FB25BD">
              <w:rPr>
                <w:sz w:val="28"/>
                <w:szCs w:val="28"/>
              </w:rPr>
              <w:t>E</w:t>
            </w:r>
            <w:r w:rsidRPr="00FB25BD"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药品通用名：盐酸乙胺丁醇胶囊</w:t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0B0A5C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剂型：胶囊剂</w:t>
            </w:r>
            <w:r w:rsidRPr="00FB25BD">
              <w:rPr>
                <w:sz w:val="28"/>
                <w:szCs w:val="28"/>
              </w:rPr>
              <w:tab/>
            </w:r>
            <w:r w:rsidRPr="00FB25BD">
              <w:rPr>
                <w:sz w:val="28"/>
                <w:szCs w:val="28"/>
              </w:rPr>
              <w:tab/>
            </w:r>
            <w:r w:rsidRPr="00FB25BD">
              <w:rPr>
                <w:sz w:val="28"/>
                <w:szCs w:val="28"/>
              </w:rPr>
              <w:tab/>
            </w:r>
            <w:r w:rsidRPr="00FB25BD">
              <w:rPr>
                <w:sz w:val="28"/>
                <w:szCs w:val="28"/>
              </w:rPr>
              <w:tab/>
            </w:r>
          </w:p>
        </w:tc>
      </w:tr>
      <w:tr w:rsidR="00E912C5" w:rsidRPr="00FB25BD" w:rsidTr="00FB25BD">
        <w:tc>
          <w:tcPr>
            <w:tcW w:w="14174" w:type="dxa"/>
            <w:gridSpan w:val="8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规格：</w:t>
            </w:r>
            <w:r w:rsidRPr="00FB25BD">
              <w:rPr>
                <w:rFonts w:ascii="宋体" w:hAnsi="宋体"/>
                <w:color w:val="000000"/>
                <w:szCs w:val="21"/>
              </w:rPr>
              <w:t>250mg</w:t>
            </w:r>
          </w:p>
        </w:tc>
      </w:tr>
      <w:tr w:rsidR="00E912C5" w:rsidRPr="00FB25BD" w:rsidTr="00FB25BD">
        <w:trPr>
          <w:trHeight w:val="669"/>
        </w:trPr>
        <w:tc>
          <w:tcPr>
            <w:tcW w:w="1526" w:type="dxa"/>
            <w:vMerge w:val="restart"/>
            <w:vAlign w:val="center"/>
          </w:tcPr>
          <w:p w:rsidR="00E912C5" w:rsidRPr="00FB25BD" w:rsidRDefault="00E912C5" w:rsidP="00E912C5">
            <w:pPr>
              <w:ind w:left="31680" w:hangingChars="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采购数量（粒）</w:t>
            </w:r>
          </w:p>
        </w:tc>
        <w:tc>
          <w:tcPr>
            <w:tcW w:w="5103" w:type="dxa"/>
            <w:gridSpan w:val="3"/>
          </w:tcPr>
          <w:p w:rsidR="00E912C5" w:rsidRPr="00FB25BD" w:rsidRDefault="00E912C5" w:rsidP="00E912C5">
            <w:pPr>
              <w:ind w:firstLineChars="450" w:firstLine="31680"/>
              <w:jc w:val="left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每粒价格（元）</w:t>
            </w:r>
          </w:p>
        </w:tc>
        <w:tc>
          <w:tcPr>
            <w:tcW w:w="5528" w:type="dxa"/>
            <w:gridSpan w:val="3"/>
          </w:tcPr>
          <w:p w:rsidR="00E912C5" w:rsidRPr="00FB25BD" w:rsidRDefault="00E912C5" w:rsidP="00E912C5">
            <w:pPr>
              <w:ind w:firstLineChars="400" w:firstLine="31680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采购总价（万元）</w:t>
            </w:r>
          </w:p>
        </w:tc>
        <w:tc>
          <w:tcPr>
            <w:tcW w:w="2017" w:type="dxa"/>
            <w:vMerge w:val="restart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价格确认签字</w:t>
            </w:r>
          </w:p>
        </w:tc>
      </w:tr>
      <w:tr w:rsidR="00E912C5" w:rsidRPr="00FB25BD" w:rsidTr="00FB25BD">
        <w:trPr>
          <w:trHeight w:val="406"/>
        </w:trPr>
        <w:tc>
          <w:tcPr>
            <w:tcW w:w="1526" w:type="dxa"/>
            <w:vMerge/>
            <w:vAlign w:val="center"/>
          </w:tcPr>
          <w:p w:rsidR="00E912C5" w:rsidRPr="00FB25BD" w:rsidRDefault="00E912C5" w:rsidP="00FB25BD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701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最高限价</w:t>
            </w:r>
          </w:p>
        </w:tc>
        <w:tc>
          <w:tcPr>
            <w:tcW w:w="1984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首次报价</w:t>
            </w:r>
          </w:p>
        </w:tc>
        <w:tc>
          <w:tcPr>
            <w:tcW w:w="1843" w:type="dxa"/>
            <w:vAlign w:val="center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rFonts w:hint="eastAsia"/>
                <w:sz w:val="28"/>
                <w:szCs w:val="28"/>
              </w:rPr>
              <w:t>最终报价</w:t>
            </w:r>
          </w:p>
        </w:tc>
        <w:tc>
          <w:tcPr>
            <w:tcW w:w="2017" w:type="dxa"/>
            <w:vMerge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</w:p>
        </w:tc>
      </w:tr>
      <w:tr w:rsidR="00E912C5" w:rsidRPr="00FB25BD" w:rsidTr="00FB25BD">
        <w:tc>
          <w:tcPr>
            <w:tcW w:w="1526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3191200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0.35</w:t>
            </w: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912C5" w:rsidRPr="00FB25BD" w:rsidRDefault="00E912C5" w:rsidP="00BC0FB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  <w:r w:rsidRPr="00FB25BD">
              <w:rPr>
                <w:sz w:val="28"/>
                <w:szCs w:val="28"/>
              </w:rPr>
              <w:t>112</w:t>
            </w:r>
          </w:p>
        </w:tc>
        <w:tc>
          <w:tcPr>
            <w:tcW w:w="1984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7" w:type="dxa"/>
          </w:tcPr>
          <w:p w:rsidR="00E912C5" w:rsidRPr="00FB25BD" w:rsidRDefault="00E912C5" w:rsidP="00FB25BD">
            <w:pPr>
              <w:jc w:val="center"/>
              <w:rPr>
                <w:sz w:val="28"/>
                <w:szCs w:val="28"/>
              </w:rPr>
            </w:pPr>
          </w:p>
        </w:tc>
      </w:tr>
    </w:tbl>
    <w:p w:rsidR="00E912C5" w:rsidRDefault="00E912C5" w:rsidP="00E912C5">
      <w:pPr>
        <w:ind w:firstLineChars="1000" w:firstLine="31680"/>
        <w:rPr>
          <w:b/>
          <w:sz w:val="36"/>
          <w:szCs w:val="36"/>
        </w:rPr>
      </w:pPr>
    </w:p>
    <w:sectPr w:rsidR="00E912C5" w:rsidSect="00DB497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2C5" w:rsidRDefault="00E912C5" w:rsidP="00564ADF">
      <w:r>
        <w:separator/>
      </w:r>
    </w:p>
  </w:endnote>
  <w:endnote w:type="continuationSeparator" w:id="0">
    <w:p w:rsidR="00E912C5" w:rsidRDefault="00E912C5" w:rsidP="00564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XiaoBiaoSong-B05">
    <w:altName w:val="?.yD.?..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方正黑体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2C5" w:rsidRDefault="00E912C5" w:rsidP="00564ADF">
      <w:r>
        <w:separator/>
      </w:r>
    </w:p>
  </w:footnote>
  <w:footnote w:type="continuationSeparator" w:id="0">
    <w:p w:rsidR="00E912C5" w:rsidRDefault="00E912C5" w:rsidP="00564A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C4B35"/>
    <w:multiLevelType w:val="hybridMultilevel"/>
    <w:tmpl w:val="5E9E4C4C"/>
    <w:lvl w:ilvl="0" w:tplc="417A4018">
      <w:start w:val="1"/>
      <w:numFmt w:val="japaneseCounting"/>
      <w:lvlText w:val="%1、"/>
      <w:lvlJc w:val="left"/>
      <w:pPr>
        <w:ind w:left="135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602C"/>
    <w:rsid w:val="00001087"/>
    <w:rsid w:val="00020489"/>
    <w:rsid w:val="000272B1"/>
    <w:rsid w:val="00045372"/>
    <w:rsid w:val="00053B32"/>
    <w:rsid w:val="00062827"/>
    <w:rsid w:val="0007117B"/>
    <w:rsid w:val="00075D34"/>
    <w:rsid w:val="00077502"/>
    <w:rsid w:val="00087556"/>
    <w:rsid w:val="00094A44"/>
    <w:rsid w:val="000953F3"/>
    <w:rsid w:val="000A2930"/>
    <w:rsid w:val="000A6C53"/>
    <w:rsid w:val="000B0A5C"/>
    <w:rsid w:val="000B4863"/>
    <w:rsid w:val="000C361B"/>
    <w:rsid w:val="000C6C7B"/>
    <w:rsid w:val="000E0DEF"/>
    <w:rsid w:val="000F10A3"/>
    <w:rsid w:val="000F3AC7"/>
    <w:rsid w:val="0010217B"/>
    <w:rsid w:val="0010451A"/>
    <w:rsid w:val="0010512C"/>
    <w:rsid w:val="00114296"/>
    <w:rsid w:val="00121062"/>
    <w:rsid w:val="00126F23"/>
    <w:rsid w:val="0012782F"/>
    <w:rsid w:val="00141036"/>
    <w:rsid w:val="00142637"/>
    <w:rsid w:val="00160C55"/>
    <w:rsid w:val="00162FB6"/>
    <w:rsid w:val="0016322D"/>
    <w:rsid w:val="00174DBB"/>
    <w:rsid w:val="00176F9C"/>
    <w:rsid w:val="00182337"/>
    <w:rsid w:val="00191EAC"/>
    <w:rsid w:val="00193391"/>
    <w:rsid w:val="00195727"/>
    <w:rsid w:val="001A328D"/>
    <w:rsid w:val="001A5C56"/>
    <w:rsid w:val="001B2767"/>
    <w:rsid w:val="001F4687"/>
    <w:rsid w:val="00226970"/>
    <w:rsid w:val="00231012"/>
    <w:rsid w:val="00233B2F"/>
    <w:rsid w:val="00242D6E"/>
    <w:rsid w:val="0025119A"/>
    <w:rsid w:val="002657AA"/>
    <w:rsid w:val="0026779E"/>
    <w:rsid w:val="002821F0"/>
    <w:rsid w:val="00292A54"/>
    <w:rsid w:val="002938E6"/>
    <w:rsid w:val="00293F22"/>
    <w:rsid w:val="002A3822"/>
    <w:rsid w:val="002A707F"/>
    <w:rsid w:val="002A7153"/>
    <w:rsid w:val="002B7682"/>
    <w:rsid w:val="002C4C7C"/>
    <w:rsid w:val="002C73EC"/>
    <w:rsid w:val="002C7884"/>
    <w:rsid w:val="002E2727"/>
    <w:rsid w:val="002E41AE"/>
    <w:rsid w:val="002E6C9F"/>
    <w:rsid w:val="002F1ED9"/>
    <w:rsid w:val="002F7893"/>
    <w:rsid w:val="0030076D"/>
    <w:rsid w:val="00303402"/>
    <w:rsid w:val="00315CD4"/>
    <w:rsid w:val="00326917"/>
    <w:rsid w:val="00335EB3"/>
    <w:rsid w:val="003650B3"/>
    <w:rsid w:val="00375452"/>
    <w:rsid w:val="0038391B"/>
    <w:rsid w:val="003914EE"/>
    <w:rsid w:val="00392F17"/>
    <w:rsid w:val="00396123"/>
    <w:rsid w:val="003A03B9"/>
    <w:rsid w:val="003B30D6"/>
    <w:rsid w:val="003C40B0"/>
    <w:rsid w:val="003D2C04"/>
    <w:rsid w:val="003E520C"/>
    <w:rsid w:val="003E7FB6"/>
    <w:rsid w:val="003F2E54"/>
    <w:rsid w:val="003F530B"/>
    <w:rsid w:val="003F66A1"/>
    <w:rsid w:val="00413795"/>
    <w:rsid w:val="004330EC"/>
    <w:rsid w:val="004332A0"/>
    <w:rsid w:val="00444B6E"/>
    <w:rsid w:val="00446AEB"/>
    <w:rsid w:val="004534C0"/>
    <w:rsid w:val="00464ED2"/>
    <w:rsid w:val="00465A4F"/>
    <w:rsid w:val="00465C9B"/>
    <w:rsid w:val="00473DF7"/>
    <w:rsid w:val="0047493E"/>
    <w:rsid w:val="004801BF"/>
    <w:rsid w:val="004845DD"/>
    <w:rsid w:val="004857CD"/>
    <w:rsid w:val="004957F7"/>
    <w:rsid w:val="004A3F0D"/>
    <w:rsid w:val="004B2A25"/>
    <w:rsid w:val="004B4CB4"/>
    <w:rsid w:val="004C1641"/>
    <w:rsid w:val="004C37AD"/>
    <w:rsid w:val="004D09F7"/>
    <w:rsid w:val="004D1C6A"/>
    <w:rsid w:val="004E41A1"/>
    <w:rsid w:val="005005FA"/>
    <w:rsid w:val="005150AF"/>
    <w:rsid w:val="0053173B"/>
    <w:rsid w:val="005362D0"/>
    <w:rsid w:val="00543BC0"/>
    <w:rsid w:val="005518CB"/>
    <w:rsid w:val="00564ADF"/>
    <w:rsid w:val="00570487"/>
    <w:rsid w:val="00574F22"/>
    <w:rsid w:val="005802ED"/>
    <w:rsid w:val="00581D8B"/>
    <w:rsid w:val="0059277D"/>
    <w:rsid w:val="005A4C76"/>
    <w:rsid w:val="005B0008"/>
    <w:rsid w:val="005B0CBA"/>
    <w:rsid w:val="005B4CD5"/>
    <w:rsid w:val="005B5F53"/>
    <w:rsid w:val="005B77DC"/>
    <w:rsid w:val="005E0145"/>
    <w:rsid w:val="005E111F"/>
    <w:rsid w:val="005E2B02"/>
    <w:rsid w:val="00601563"/>
    <w:rsid w:val="006030CB"/>
    <w:rsid w:val="00610489"/>
    <w:rsid w:val="00614591"/>
    <w:rsid w:val="00621F20"/>
    <w:rsid w:val="00622F88"/>
    <w:rsid w:val="006265C7"/>
    <w:rsid w:val="00627BE8"/>
    <w:rsid w:val="00642316"/>
    <w:rsid w:val="006455C0"/>
    <w:rsid w:val="00651BCC"/>
    <w:rsid w:val="006614A2"/>
    <w:rsid w:val="00673074"/>
    <w:rsid w:val="00673702"/>
    <w:rsid w:val="0068717C"/>
    <w:rsid w:val="00687827"/>
    <w:rsid w:val="00691CE2"/>
    <w:rsid w:val="0069288D"/>
    <w:rsid w:val="006A3346"/>
    <w:rsid w:val="006B5580"/>
    <w:rsid w:val="006C357D"/>
    <w:rsid w:val="006C6466"/>
    <w:rsid w:val="006E05EC"/>
    <w:rsid w:val="006F25BA"/>
    <w:rsid w:val="006F782F"/>
    <w:rsid w:val="00703C48"/>
    <w:rsid w:val="00711137"/>
    <w:rsid w:val="00721085"/>
    <w:rsid w:val="007243B2"/>
    <w:rsid w:val="00731CA2"/>
    <w:rsid w:val="00746B63"/>
    <w:rsid w:val="0076556A"/>
    <w:rsid w:val="007727D0"/>
    <w:rsid w:val="00775D52"/>
    <w:rsid w:val="00780624"/>
    <w:rsid w:val="00787745"/>
    <w:rsid w:val="007977F7"/>
    <w:rsid w:val="007A3C9B"/>
    <w:rsid w:val="007A7F10"/>
    <w:rsid w:val="007B0A58"/>
    <w:rsid w:val="007C2654"/>
    <w:rsid w:val="007C551B"/>
    <w:rsid w:val="007D4D6E"/>
    <w:rsid w:val="007E5994"/>
    <w:rsid w:val="007F5421"/>
    <w:rsid w:val="00810452"/>
    <w:rsid w:val="008327EF"/>
    <w:rsid w:val="00834B0E"/>
    <w:rsid w:val="00845053"/>
    <w:rsid w:val="00851756"/>
    <w:rsid w:val="0086551A"/>
    <w:rsid w:val="008804EC"/>
    <w:rsid w:val="00882250"/>
    <w:rsid w:val="00885E08"/>
    <w:rsid w:val="008938FA"/>
    <w:rsid w:val="00896F70"/>
    <w:rsid w:val="008A2C97"/>
    <w:rsid w:val="008A6CE4"/>
    <w:rsid w:val="008B2FBA"/>
    <w:rsid w:val="008B3502"/>
    <w:rsid w:val="008C2281"/>
    <w:rsid w:val="008C3109"/>
    <w:rsid w:val="008D1334"/>
    <w:rsid w:val="008D3779"/>
    <w:rsid w:val="008D5C82"/>
    <w:rsid w:val="008D63CC"/>
    <w:rsid w:val="008E1036"/>
    <w:rsid w:val="008E30A9"/>
    <w:rsid w:val="008E7773"/>
    <w:rsid w:val="008F0FB9"/>
    <w:rsid w:val="008F5B87"/>
    <w:rsid w:val="008F73CC"/>
    <w:rsid w:val="0090117F"/>
    <w:rsid w:val="00901F64"/>
    <w:rsid w:val="0090429F"/>
    <w:rsid w:val="00904EDF"/>
    <w:rsid w:val="00906255"/>
    <w:rsid w:val="00922BAB"/>
    <w:rsid w:val="00922ECE"/>
    <w:rsid w:val="00933898"/>
    <w:rsid w:val="009572FC"/>
    <w:rsid w:val="00960BC2"/>
    <w:rsid w:val="009748F8"/>
    <w:rsid w:val="0097517C"/>
    <w:rsid w:val="00975E15"/>
    <w:rsid w:val="00977416"/>
    <w:rsid w:val="00992B58"/>
    <w:rsid w:val="00995C38"/>
    <w:rsid w:val="00996820"/>
    <w:rsid w:val="009A0A1D"/>
    <w:rsid w:val="009B1824"/>
    <w:rsid w:val="009C120A"/>
    <w:rsid w:val="009C6D61"/>
    <w:rsid w:val="009F7DAE"/>
    <w:rsid w:val="00A00550"/>
    <w:rsid w:val="00A0567D"/>
    <w:rsid w:val="00A11A65"/>
    <w:rsid w:val="00A12E7E"/>
    <w:rsid w:val="00A17FCC"/>
    <w:rsid w:val="00A23EA1"/>
    <w:rsid w:val="00A35DD6"/>
    <w:rsid w:val="00A5481C"/>
    <w:rsid w:val="00A61763"/>
    <w:rsid w:val="00A64592"/>
    <w:rsid w:val="00A7015C"/>
    <w:rsid w:val="00A83CB4"/>
    <w:rsid w:val="00A966AA"/>
    <w:rsid w:val="00A969EC"/>
    <w:rsid w:val="00AA0EE6"/>
    <w:rsid w:val="00AA1C07"/>
    <w:rsid w:val="00AA67C9"/>
    <w:rsid w:val="00AC4F2A"/>
    <w:rsid w:val="00AC536A"/>
    <w:rsid w:val="00AD2059"/>
    <w:rsid w:val="00AD4C44"/>
    <w:rsid w:val="00AE69E8"/>
    <w:rsid w:val="00AF29D8"/>
    <w:rsid w:val="00B0280E"/>
    <w:rsid w:val="00B03AF3"/>
    <w:rsid w:val="00B14D3F"/>
    <w:rsid w:val="00B24950"/>
    <w:rsid w:val="00B35ABD"/>
    <w:rsid w:val="00B4090E"/>
    <w:rsid w:val="00B45878"/>
    <w:rsid w:val="00B63B9A"/>
    <w:rsid w:val="00B671AD"/>
    <w:rsid w:val="00B725FC"/>
    <w:rsid w:val="00B72A14"/>
    <w:rsid w:val="00B76543"/>
    <w:rsid w:val="00B81B13"/>
    <w:rsid w:val="00BA19B6"/>
    <w:rsid w:val="00BA1DCE"/>
    <w:rsid w:val="00BA40F1"/>
    <w:rsid w:val="00BA7F9A"/>
    <w:rsid w:val="00BB23D6"/>
    <w:rsid w:val="00BB434F"/>
    <w:rsid w:val="00BC0FB3"/>
    <w:rsid w:val="00BC12F0"/>
    <w:rsid w:val="00BC20A8"/>
    <w:rsid w:val="00BD4061"/>
    <w:rsid w:val="00BF0197"/>
    <w:rsid w:val="00BF3A8F"/>
    <w:rsid w:val="00BF568E"/>
    <w:rsid w:val="00BF7538"/>
    <w:rsid w:val="00C02722"/>
    <w:rsid w:val="00C12E2A"/>
    <w:rsid w:val="00C17DC6"/>
    <w:rsid w:val="00C421A2"/>
    <w:rsid w:val="00C43608"/>
    <w:rsid w:val="00C45BA0"/>
    <w:rsid w:val="00C65826"/>
    <w:rsid w:val="00C70100"/>
    <w:rsid w:val="00C72320"/>
    <w:rsid w:val="00C72475"/>
    <w:rsid w:val="00C75B60"/>
    <w:rsid w:val="00C76DC3"/>
    <w:rsid w:val="00C94CC8"/>
    <w:rsid w:val="00C9658F"/>
    <w:rsid w:val="00CA2137"/>
    <w:rsid w:val="00CA41CB"/>
    <w:rsid w:val="00CA5D8B"/>
    <w:rsid w:val="00CB1159"/>
    <w:rsid w:val="00CB3356"/>
    <w:rsid w:val="00CC7A45"/>
    <w:rsid w:val="00CD0390"/>
    <w:rsid w:val="00CE4BBA"/>
    <w:rsid w:val="00CE4D29"/>
    <w:rsid w:val="00CE4F3E"/>
    <w:rsid w:val="00CE6B92"/>
    <w:rsid w:val="00CE7BD4"/>
    <w:rsid w:val="00CF241A"/>
    <w:rsid w:val="00D04A06"/>
    <w:rsid w:val="00D21D35"/>
    <w:rsid w:val="00D24004"/>
    <w:rsid w:val="00D277C0"/>
    <w:rsid w:val="00D348F7"/>
    <w:rsid w:val="00D4382D"/>
    <w:rsid w:val="00D4602C"/>
    <w:rsid w:val="00D4673E"/>
    <w:rsid w:val="00D5205D"/>
    <w:rsid w:val="00D56D59"/>
    <w:rsid w:val="00D7396B"/>
    <w:rsid w:val="00D812EA"/>
    <w:rsid w:val="00D8540E"/>
    <w:rsid w:val="00D877F8"/>
    <w:rsid w:val="00D915D7"/>
    <w:rsid w:val="00DA5F5B"/>
    <w:rsid w:val="00DB4976"/>
    <w:rsid w:val="00DB757F"/>
    <w:rsid w:val="00DB7B61"/>
    <w:rsid w:val="00DC4F56"/>
    <w:rsid w:val="00DC791E"/>
    <w:rsid w:val="00DD03ED"/>
    <w:rsid w:val="00DD76EE"/>
    <w:rsid w:val="00E12CF5"/>
    <w:rsid w:val="00E24CFD"/>
    <w:rsid w:val="00E31508"/>
    <w:rsid w:val="00E35818"/>
    <w:rsid w:val="00E43C5D"/>
    <w:rsid w:val="00E5107F"/>
    <w:rsid w:val="00E54AD8"/>
    <w:rsid w:val="00E570AC"/>
    <w:rsid w:val="00E80268"/>
    <w:rsid w:val="00E85A70"/>
    <w:rsid w:val="00E912C5"/>
    <w:rsid w:val="00E92083"/>
    <w:rsid w:val="00E954F7"/>
    <w:rsid w:val="00EB12C2"/>
    <w:rsid w:val="00EB1F4F"/>
    <w:rsid w:val="00EB347E"/>
    <w:rsid w:val="00EB7F68"/>
    <w:rsid w:val="00EE73C3"/>
    <w:rsid w:val="00EF669E"/>
    <w:rsid w:val="00F00209"/>
    <w:rsid w:val="00F0020C"/>
    <w:rsid w:val="00F015EC"/>
    <w:rsid w:val="00F109E3"/>
    <w:rsid w:val="00F11410"/>
    <w:rsid w:val="00F11A97"/>
    <w:rsid w:val="00F13B18"/>
    <w:rsid w:val="00F16361"/>
    <w:rsid w:val="00F1661F"/>
    <w:rsid w:val="00F2178F"/>
    <w:rsid w:val="00F33ABA"/>
    <w:rsid w:val="00F45366"/>
    <w:rsid w:val="00F4727D"/>
    <w:rsid w:val="00F56C39"/>
    <w:rsid w:val="00F74791"/>
    <w:rsid w:val="00F748A1"/>
    <w:rsid w:val="00F75B4A"/>
    <w:rsid w:val="00F94B8A"/>
    <w:rsid w:val="00FA6910"/>
    <w:rsid w:val="00FB03D0"/>
    <w:rsid w:val="00FB25BD"/>
    <w:rsid w:val="00FB3FEF"/>
    <w:rsid w:val="00FC17BE"/>
    <w:rsid w:val="00FC6191"/>
    <w:rsid w:val="00FD0EAE"/>
    <w:rsid w:val="00FD22D6"/>
    <w:rsid w:val="00FE049E"/>
    <w:rsid w:val="00FE2908"/>
    <w:rsid w:val="00FE51D4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0A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64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64AD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64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64ADF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564AD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E7BD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F3AC7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DC791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791E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2A707F"/>
    <w:pPr>
      <w:widowControl w:val="0"/>
      <w:autoSpaceDE w:val="0"/>
      <w:autoSpaceDN w:val="0"/>
      <w:adjustRightInd w:val="0"/>
    </w:pPr>
    <w:rPr>
      <w:rFonts w:ascii="FZXiaoBiaoSong-B05" w:hAnsi="FZXiaoBiaoSong-B05" w:cs="FZXiaoBiaoSong-B05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79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9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79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E5E5E5"/>
                          </w:divBdr>
                          <w:divsChild>
                            <w:div w:id="176279920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79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9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240</Words>
  <Characters>1369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周敏</dc:creator>
  <cp:keywords/>
  <dc:description/>
  <cp:lastModifiedBy>windows7</cp:lastModifiedBy>
  <cp:revision>2</cp:revision>
  <cp:lastPrinted>2017-06-20T03:26:00Z</cp:lastPrinted>
  <dcterms:created xsi:type="dcterms:W3CDTF">2018-11-06T03:02:00Z</dcterms:created>
  <dcterms:modified xsi:type="dcterms:W3CDTF">2018-11-06T03:02:00Z</dcterms:modified>
</cp:coreProperties>
</file>